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46BD1" w14:textId="77777777" w:rsidR="00B01607" w:rsidRPr="0029589E" w:rsidRDefault="00B01607" w:rsidP="00B01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MATHELEY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FA9280F" w14:textId="77777777" w:rsidR="00B01607" w:rsidRDefault="00B01607" w:rsidP="00B01607">
      <w:pPr>
        <w:rPr>
          <w:rFonts w:ascii="Times New Roman" w:hAnsi="Times New Roman" w:cs="Times New Roman"/>
        </w:rPr>
      </w:pPr>
    </w:p>
    <w:p w14:paraId="1772C076" w14:textId="77777777" w:rsidR="00B01607" w:rsidRDefault="00B01607" w:rsidP="00B01607">
      <w:pPr>
        <w:rPr>
          <w:rFonts w:ascii="Times New Roman" w:hAnsi="Times New Roman" w:cs="Times New Roman"/>
        </w:rPr>
      </w:pPr>
    </w:p>
    <w:p w14:paraId="284E2FD5" w14:textId="77777777" w:rsidR="00B01607" w:rsidRDefault="00B01607" w:rsidP="00B01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John Morton, Bishop of Ely(q.v.), Sir John </w:t>
      </w:r>
      <w:proofErr w:type="spellStart"/>
      <w:r>
        <w:rPr>
          <w:rFonts w:ascii="Times New Roman" w:hAnsi="Times New Roman" w:cs="Times New Roman"/>
        </w:rPr>
        <w:t>Everyngham</w:t>
      </w:r>
      <w:proofErr w:type="spellEnd"/>
      <w:r>
        <w:rPr>
          <w:rFonts w:ascii="Times New Roman" w:hAnsi="Times New Roman" w:cs="Times New Roman"/>
        </w:rPr>
        <w:t>(q.v.),</w:t>
      </w:r>
    </w:p>
    <w:p w14:paraId="5A8DC45C" w14:textId="77777777" w:rsidR="00B01607" w:rsidRDefault="00B01607" w:rsidP="00B01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Leventhorp</w:t>
      </w:r>
      <w:proofErr w:type="spellEnd"/>
      <w:r>
        <w:rPr>
          <w:rFonts w:ascii="Times New Roman" w:hAnsi="Times New Roman" w:cs="Times New Roman"/>
        </w:rPr>
        <w:t xml:space="preserve">(q.v.) and Oliver </w:t>
      </w:r>
      <w:proofErr w:type="spellStart"/>
      <w:r>
        <w:rPr>
          <w:rFonts w:ascii="Times New Roman" w:hAnsi="Times New Roman" w:cs="Times New Roman"/>
        </w:rPr>
        <w:t>Alwode</w:t>
      </w:r>
      <w:proofErr w:type="spellEnd"/>
      <w:r>
        <w:rPr>
          <w:rFonts w:ascii="Times New Roman" w:hAnsi="Times New Roman" w:cs="Times New Roman"/>
        </w:rPr>
        <w:t>(q.v.)  add a plaint of land</w:t>
      </w:r>
    </w:p>
    <w:p w14:paraId="0BB2F04A" w14:textId="77777777" w:rsidR="00B01607" w:rsidRDefault="00B01607" w:rsidP="00B01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John </w:t>
      </w:r>
      <w:proofErr w:type="spellStart"/>
      <w:r>
        <w:rPr>
          <w:rFonts w:ascii="Times New Roman" w:hAnsi="Times New Roman" w:cs="Times New Roman"/>
        </w:rPr>
        <w:t>Matheley</w:t>
      </w:r>
      <w:proofErr w:type="spellEnd"/>
      <w:r>
        <w:rPr>
          <w:rFonts w:ascii="Times New Roman" w:hAnsi="Times New Roman" w:cs="Times New Roman"/>
        </w:rPr>
        <w:t>(q.v.).</w:t>
      </w:r>
    </w:p>
    <w:p w14:paraId="6AB90BD1" w14:textId="77777777" w:rsidR="00B01607" w:rsidRDefault="00B01607" w:rsidP="00B01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8072EF6" w14:textId="77777777" w:rsidR="00B01607" w:rsidRDefault="00B01607" w:rsidP="00B01607">
      <w:pPr>
        <w:rPr>
          <w:rFonts w:ascii="Times New Roman" w:hAnsi="Times New Roman" w:cs="Times New Roman"/>
        </w:rPr>
      </w:pPr>
    </w:p>
    <w:p w14:paraId="26A16BA2" w14:textId="77777777" w:rsidR="00B01607" w:rsidRDefault="00B01607" w:rsidP="00B01607">
      <w:pPr>
        <w:rPr>
          <w:rFonts w:ascii="Times New Roman" w:hAnsi="Times New Roman" w:cs="Times New Roman"/>
        </w:rPr>
      </w:pPr>
    </w:p>
    <w:p w14:paraId="19AAFEA5" w14:textId="77777777" w:rsidR="00B01607" w:rsidRDefault="00B01607" w:rsidP="00B01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June 2018</w:t>
      </w:r>
    </w:p>
    <w:p w14:paraId="35AC82BA" w14:textId="77777777" w:rsidR="006B2F86" w:rsidRPr="00E71FC3" w:rsidRDefault="00B0160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38A3B" w14:textId="77777777" w:rsidR="00B01607" w:rsidRDefault="00B01607" w:rsidP="00E71FC3">
      <w:r>
        <w:separator/>
      </w:r>
    </w:p>
  </w:endnote>
  <w:endnote w:type="continuationSeparator" w:id="0">
    <w:p w14:paraId="25005126" w14:textId="77777777" w:rsidR="00B01607" w:rsidRDefault="00B0160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D3CF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FE8EC" w14:textId="77777777" w:rsidR="00B01607" w:rsidRDefault="00B01607" w:rsidP="00E71FC3">
      <w:r>
        <w:separator/>
      </w:r>
    </w:p>
  </w:footnote>
  <w:footnote w:type="continuationSeparator" w:id="0">
    <w:p w14:paraId="4574469F" w14:textId="77777777" w:rsidR="00B01607" w:rsidRDefault="00B0160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607"/>
    <w:rsid w:val="001A7C09"/>
    <w:rsid w:val="00577BD5"/>
    <w:rsid w:val="00656CBA"/>
    <w:rsid w:val="006A1F77"/>
    <w:rsid w:val="00733BE7"/>
    <w:rsid w:val="00AB52E8"/>
    <w:rsid w:val="00B01607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71818"/>
  <w15:chartTrackingRefBased/>
  <w15:docId w15:val="{97963F85-EE9A-45D6-A581-72F50739E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160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2018-07-16T20:14:00Z</dcterms:created>
  <dcterms:modified xsi:type="dcterms:W3CDTF">2018-07-16T20:15:00Z</dcterms:modified>
</cp:coreProperties>
</file>